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A42995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A4299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A429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A429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A429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A429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A429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A42995">
        <w:rPr>
          <w:b w:val="0"/>
        </w:rPr>
        <w:t xml:space="preserve"> 76/2307-21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A42995" w:rsidP="00232C8F">
            <w:r>
              <w:t>Заведующий отделением  по организации питания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A42995" w:rsidP="00232C8F">
            <w:r>
              <w:t>22038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A42995" w:rsidRPr="00A42995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A42995" w:rsidRPr="00A42995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A42995" w:rsidRPr="00A42995">
        <w:rPr>
          <w:u w:val="single"/>
        </w:rPr>
        <w:t xml:space="preserve">   Отсутствует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A42995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A42995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A42995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A42995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A42995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A42995" w:rsidP="00BA30DE">
            <w:pPr>
              <w:jc w:val="center"/>
            </w:pPr>
            <w:r>
              <w:t>053-099-856 81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A4299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42995" w:rsidRDefault="00A4299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42995" w:rsidRPr="00D15B1E" w:rsidRDefault="00A42995" w:rsidP="00AD14A4">
            <w:pPr>
              <w:rPr>
                <w:rStyle w:val="a7"/>
              </w:rPr>
            </w:pPr>
          </w:p>
        </w:tc>
      </w:tr>
      <w:tr w:rsidR="00A4299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42995" w:rsidRDefault="00A4299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42995" w:rsidRPr="00D15B1E" w:rsidRDefault="00A42995" w:rsidP="00AD14A4">
            <w:pPr>
              <w:rPr>
                <w:rStyle w:val="a7"/>
              </w:rPr>
            </w:pPr>
          </w:p>
        </w:tc>
      </w:tr>
      <w:tr w:rsidR="00A4299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42995" w:rsidRDefault="00A4299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42995" w:rsidRPr="00D15B1E" w:rsidRDefault="00A42995" w:rsidP="00AD14A4">
            <w:pPr>
              <w:rPr>
                <w:rStyle w:val="a7"/>
              </w:rPr>
            </w:pPr>
          </w:p>
        </w:tc>
      </w:tr>
      <w:tr w:rsidR="00A4299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42995" w:rsidRDefault="00A4299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42995" w:rsidRPr="00D15B1E" w:rsidRDefault="00A42995" w:rsidP="00AD14A4">
            <w:pPr>
              <w:rPr>
                <w:rStyle w:val="a7"/>
              </w:rPr>
            </w:pPr>
          </w:p>
        </w:tc>
      </w:tr>
      <w:tr w:rsidR="00A4299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42995" w:rsidRDefault="00A4299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42995" w:rsidRPr="00D15B1E" w:rsidRDefault="00A42995" w:rsidP="00AD14A4">
            <w:pPr>
              <w:rPr>
                <w:rStyle w:val="a7"/>
              </w:rPr>
            </w:pPr>
          </w:p>
        </w:tc>
      </w:tr>
      <w:tr w:rsidR="00A4299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42995" w:rsidRDefault="00A4299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42995" w:rsidRPr="00D15B1E" w:rsidRDefault="00A42995" w:rsidP="00AD14A4">
            <w:pPr>
              <w:rPr>
                <w:rStyle w:val="a7"/>
              </w:rPr>
            </w:pPr>
          </w:p>
        </w:tc>
      </w:tr>
      <w:tr w:rsidR="00A4299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42995" w:rsidRDefault="00A4299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42995" w:rsidRPr="00D15B1E" w:rsidRDefault="00A42995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A42995" w:rsidRPr="00A42995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A42995" w:rsidRPr="00A42995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501C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501C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501C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501C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501C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501C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501C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501C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9501C1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501C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501C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501C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501C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9501C1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501C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501C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501C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9501C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9501C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429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429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429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429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429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429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4299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9501C1" w:rsidRPr="009501C1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9501C1" w:rsidRPr="009501C1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A42995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A42995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A42995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A429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A42995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A42995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A429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A42995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(дата)</w:t>
            </w: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(дата)</w:t>
            </w: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(дата)</w:t>
            </w: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(дата)</w:t>
            </w: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(дата)</w:t>
            </w: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(дата)</w:t>
            </w: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9501C1" w:rsidP="003C5C39">
            <w:pPr>
              <w:pStyle w:val="a8"/>
            </w:pPr>
            <w:r>
              <w:t>18.02.2022</w:t>
            </w:r>
          </w:p>
        </w:tc>
      </w:tr>
      <w:tr w:rsidR="00EF07A3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3C5C39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</w:pPr>
            <w:r w:rsidRPr="00B41452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  <w:r w:rsidRPr="00B41452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9501C1" w:rsidP="00EF07A3">
            <w:pPr>
              <w:pStyle w:val="a8"/>
            </w:pPr>
            <w:r>
              <w:t>18.02.2022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A429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A429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A42995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42995" w:rsidRPr="00A42995" w:rsidRDefault="00A42995" w:rsidP="00EF07A3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(дата)</w:t>
            </w: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42995" w:rsidRPr="00A42995" w:rsidRDefault="00A42995" w:rsidP="00EF07A3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(дата)</w:t>
            </w: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42995" w:rsidRPr="00A42995" w:rsidRDefault="00A42995" w:rsidP="00EF07A3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(дата)</w:t>
            </w: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42995" w:rsidRPr="00A42995" w:rsidRDefault="00A42995" w:rsidP="00EF07A3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(дата)</w:t>
            </w: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42995" w:rsidRPr="00A42995" w:rsidRDefault="00A42995" w:rsidP="00EF07A3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(дата)</w:t>
            </w: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42995" w:rsidRPr="00A42995" w:rsidRDefault="00A42995" w:rsidP="00EF07A3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(дата)</w:t>
            </w: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995" w:rsidRPr="00A42995" w:rsidRDefault="00A42995" w:rsidP="004E51DC">
            <w:pPr>
              <w:pStyle w:val="a8"/>
            </w:pPr>
          </w:p>
        </w:tc>
      </w:tr>
      <w:tr w:rsidR="00A42995" w:rsidRPr="00A42995" w:rsidTr="00A429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42995" w:rsidRPr="00A42995" w:rsidRDefault="00A42995" w:rsidP="00EF07A3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42995" w:rsidRPr="00A42995" w:rsidRDefault="00A42995" w:rsidP="004E51DC">
            <w:pPr>
              <w:pStyle w:val="a8"/>
              <w:rPr>
                <w:vertAlign w:val="superscript"/>
              </w:rPr>
            </w:pPr>
            <w:r w:rsidRPr="00A42995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A4299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76/2307-21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9501C1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9501C1" w:rsidRPr="009501C1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203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76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76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26309800409242E0A9B0CA282098AD7B"/>
    <w:docVar w:name="rm_id" w:val="6688"/>
    <w:docVar w:name="rm_name" w:val="                                          "/>
    <w:docVar w:name="rm_number" w:val=" 76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77077"/>
    <w:rsid w:val="000860ED"/>
    <w:rsid w:val="000905BE"/>
    <w:rsid w:val="000A7A57"/>
    <w:rsid w:val="000C3E19"/>
    <w:rsid w:val="000D1F5B"/>
    <w:rsid w:val="00106246"/>
    <w:rsid w:val="00110025"/>
    <w:rsid w:val="001429B1"/>
    <w:rsid w:val="00145419"/>
    <w:rsid w:val="001456F8"/>
    <w:rsid w:val="0015635F"/>
    <w:rsid w:val="001607C8"/>
    <w:rsid w:val="001648BE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E6132"/>
    <w:rsid w:val="005F6B08"/>
    <w:rsid w:val="0067622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67829"/>
    <w:rsid w:val="00883461"/>
    <w:rsid w:val="00896CCB"/>
    <w:rsid w:val="008B1009"/>
    <w:rsid w:val="008B42E7"/>
    <w:rsid w:val="008E4D46"/>
    <w:rsid w:val="008E68DE"/>
    <w:rsid w:val="008E70C1"/>
    <w:rsid w:val="0090588D"/>
    <w:rsid w:val="009149CB"/>
    <w:rsid w:val="0092778A"/>
    <w:rsid w:val="0093431F"/>
    <w:rsid w:val="009501C1"/>
    <w:rsid w:val="00967790"/>
    <w:rsid w:val="0098630F"/>
    <w:rsid w:val="0098791F"/>
    <w:rsid w:val="009B024D"/>
    <w:rsid w:val="009D30DB"/>
    <w:rsid w:val="00A100AB"/>
    <w:rsid w:val="00A12349"/>
    <w:rsid w:val="00A126C4"/>
    <w:rsid w:val="00A204F5"/>
    <w:rsid w:val="00A42995"/>
    <w:rsid w:val="00A7346C"/>
    <w:rsid w:val="00A87B75"/>
    <w:rsid w:val="00A91908"/>
    <w:rsid w:val="00AA4551"/>
    <w:rsid w:val="00AA46ED"/>
    <w:rsid w:val="00AA4DCC"/>
    <w:rsid w:val="00AD14A4"/>
    <w:rsid w:val="00AD7C32"/>
    <w:rsid w:val="00AE3832"/>
    <w:rsid w:val="00AF796F"/>
    <w:rsid w:val="00B04F25"/>
    <w:rsid w:val="00B41452"/>
    <w:rsid w:val="00BA30DE"/>
    <w:rsid w:val="00BA5029"/>
    <w:rsid w:val="00BC2F3C"/>
    <w:rsid w:val="00C02721"/>
    <w:rsid w:val="00C03F4A"/>
    <w:rsid w:val="00C51624"/>
    <w:rsid w:val="00CB0141"/>
    <w:rsid w:val="00CE3307"/>
    <w:rsid w:val="00D04A64"/>
    <w:rsid w:val="00D15B1E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2BB6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4</cp:revision>
  <dcterms:created xsi:type="dcterms:W3CDTF">2022-02-16T09:10:00Z</dcterms:created>
  <dcterms:modified xsi:type="dcterms:W3CDTF">2022-02-18T08:24:00Z</dcterms:modified>
</cp:coreProperties>
</file>